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06" w:rsidRPr="00784B6D" w:rsidRDefault="00590306" w:rsidP="00F24BE1">
      <w:pPr>
        <w:spacing w:line="360" w:lineRule="auto"/>
        <w:jc w:val="center"/>
        <w:rPr>
          <w:rFonts w:ascii="汉仪报宋简" w:eastAsia="Times New Roman" w:hAnsi="汉仪报宋简"/>
          <w:b/>
          <w:bCs/>
          <w:color w:val="000000"/>
          <w:sz w:val="28"/>
          <w:szCs w:val="28"/>
        </w:rPr>
      </w:pPr>
      <w:r w:rsidRPr="00784B6D"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201</w:t>
      </w:r>
      <w:r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5</w:t>
      </w:r>
      <w:r w:rsidRPr="00784B6D"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年</w:t>
      </w:r>
      <w:r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泰州市首届工艺美术艺术设计大赛</w:t>
      </w:r>
      <w:r w:rsidRPr="00784B6D"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报名表</w:t>
      </w:r>
      <w:r>
        <w:rPr>
          <w:rFonts w:ascii="汉仪报宋简" w:eastAsia="Times New Roman" w:hAnsi="汉仪报宋简"/>
          <w:b/>
          <w:bCs/>
          <w:color w:val="000000"/>
          <w:sz w:val="28"/>
          <w:szCs w:val="28"/>
        </w:rPr>
        <w:t>（学生组）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6"/>
      </w:tblGrid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姓名：          </w:t>
            </w:r>
            <w:r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   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性别：        </w:t>
            </w:r>
            <w:r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         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 年龄：                       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学校名称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：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通讯地址：                                           邮编：  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联系电话：          传真：            手机：            e-mail：  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noProof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Times New Roman" w:hAnsi="汉仪报宋简"/>
                <w:bCs/>
                <w:noProof/>
                <w:color w:val="000000"/>
                <w:szCs w:val="21"/>
              </w:rPr>
              <w:t>身份证件类型：                       号码：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参赛类型：□ </w:t>
            </w:r>
            <w:r w:rsidRPr="00784B6D">
              <w:rPr>
                <w:rFonts w:ascii="汉仪报宋简" w:eastAsia="Times New Roman" w:hAnsi="汉仪报宋简"/>
                <w:color w:val="000000"/>
                <w:szCs w:val="21"/>
              </w:rPr>
              <w:t>视觉传达   □ 环境艺术   □ 数码艺术     □ 服饰设计     □ 工业设计</w:t>
            </w:r>
          </w:p>
          <w:p w:rsidR="00590306" w:rsidRPr="00784B6D" w:rsidRDefault="00590306" w:rsidP="00590306">
            <w:pPr>
              <w:spacing w:line="360" w:lineRule="auto"/>
              <w:ind w:firstLineChars="500" w:firstLine="31680"/>
              <w:rPr>
                <w:rFonts w:ascii="汉仪报宋简" w:eastAsia="Times New Roman" w:hAnsi="汉仪报宋简"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Times New Roman" w:hAnsi="汉仪报宋简"/>
                <w:szCs w:val="21"/>
              </w:rPr>
              <w:t xml:space="preserve">动漫设计   </w:t>
            </w:r>
            <w:r w:rsidRPr="00784B6D">
              <w:rPr>
                <w:rFonts w:ascii="汉仪报宋简" w:eastAsia="Times New Roman" w:hAnsi="汉仪报宋简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Times New Roman" w:hAnsi="汉仪报宋简"/>
                <w:szCs w:val="21"/>
              </w:rPr>
              <w:t>其他</w:t>
            </w:r>
          </w:p>
        </w:tc>
      </w:tr>
      <w:tr w:rsidR="00590306" w:rsidRPr="00784B6D" w:rsidTr="0098250C">
        <w:trPr>
          <w:cantSplit/>
        </w:trPr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</w:pPr>
            <w:r>
              <w:rPr>
                <w:noProof/>
              </w:rPr>
              <w:pict>
                <v:rect id="_x0000_s1026" style="position:absolute;left:0;text-align:left;margin-left:138.85pt;margin-top:4.3pt;width:9pt;height:7.8pt;z-index:251659264;mso-position-horizontal-relative:text;mso-position-vertical-relative:text"/>
              </w:pict>
            </w:r>
            <w:r>
              <w:rPr>
                <w:noProof/>
              </w:rPr>
              <w:pict>
                <v:rect id="_x0000_s1027" style="position:absolute;left:0;text-align:left;margin-left:66.85pt;margin-top:4.3pt;width:9pt;height:7.8pt;z-index:251658240;mso-position-horizontal-relative:text;mso-position-vertical-relative:text"/>
              </w:pic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报名费缴纳：    邮局汇款     银行汇款金额￥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  <w:t xml:space="preserve">    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汇出日期： 20</w:t>
            </w:r>
            <w:r>
              <w:rPr>
                <w:rFonts w:ascii="汉仪报宋简" w:eastAsia="Times New Roman" w:hAnsi="汉仪报宋简"/>
                <w:bCs/>
                <w:color w:val="000000"/>
                <w:szCs w:val="21"/>
              </w:rPr>
              <w:t>15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年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月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  <w:t xml:space="preserve">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日。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jc w:val="left"/>
              <w:rPr>
                <w:rFonts w:ascii="汉仪报宋简" w:eastAsia="Times New Roman" w:hAnsi="汉仪报宋简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参赛作品标题及设计内容：</w:t>
            </w: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</w:pPr>
            <w:r>
              <w:rPr>
                <w:noProof/>
              </w:rPr>
              <w:pict>
                <v:rect id="_x0000_s1028" style="position:absolute;left:0;text-align:left;margin-left:138.85pt;margin-top:2.8pt;width:9pt;height:7.8pt;z-index:251657216;mso-position-horizontal-relative:text;mso-position-vertical-relative:text"/>
              </w:pict>
            </w:r>
            <w:r>
              <w:rPr>
                <w:noProof/>
              </w:rPr>
              <w:pict>
                <v:rect id="_x0000_s1029" style="position:absolute;left:0;text-align:left;margin-left:75.85pt;margin-top:2.8pt;width:9pt;height:7.8pt;z-index:251656192;mso-position-horizontal-relative:text;mso-position-vertical-relative:text"/>
              </w:pic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参赛作品作者：    本人        本人与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  <w:t xml:space="preserve">                         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等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人。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作品件数及提交形式：</w:t>
            </w: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曾获奖励、荣誉：</w:t>
            </w: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</w:p>
        </w:tc>
      </w:tr>
      <w:tr w:rsidR="00590306" w:rsidRPr="00784B6D" w:rsidTr="0098250C">
        <w:trPr>
          <w:trHeight w:val="1485"/>
        </w:trPr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主要创作者简历：</w:t>
            </w: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                                  </w:t>
            </w:r>
          </w:p>
          <w:p w:rsidR="00590306" w:rsidRPr="00784B6D" w:rsidRDefault="00590306" w:rsidP="00590306">
            <w:pPr>
              <w:spacing w:line="360" w:lineRule="auto"/>
              <w:ind w:right="420" w:firstLineChars="2350" w:firstLine="31680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                                            </w:t>
            </w:r>
          </w:p>
        </w:tc>
      </w:tr>
      <w:tr w:rsidR="00590306" w:rsidRPr="00784B6D" w:rsidTr="0098250C"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>
              <w:rPr>
                <w:rFonts w:ascii="汉仪报宋简" w:eastAsia="Times New Roman" w:hAnsi="汉仪报宋简"/>
                <w:color w:val="000000"/>
                <w:szCs w:val="21"/>
              </w:rPr>
              <w:t>承诺人知晓并接受泰州市首届工艺美术艺术设计大赛</w:t>
            </w:r>
            <w:r w:rsidRPr="00784B6D">
              <w:rPr>
                <w:rFonts w:ascii="汉仪报宋简" w:eastAsia="Times New Roman" w:hAnsi="汉仪报宋简"/>
                <w:color w:val="000000"/>
                <w:szCs w:val="21"/>
              </w:rPr>
              <w:t>相关规定，谨作出以下</w:t>
            </w: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参赛</w:t>
            </w:r>
            <w:r w:rsidRPr="00784B6D">
              <w:rPr>
                <w:rFonts w:ascii="汉仪报宋简" w:eastAsia="Times New Roman" w:hAnsi="汉仪报宋简"/>
                <w:color w:val="000000"/>
                <w:szCs w:val="21"/>
              </w:rPr>
              <w:t>承诺：</w:t>
            </w:r>
          </w:p>
          <w:p w:rsidR="00590306" w:rsidRPr="00784B6D" w:rsidRDefault="00590306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hAnsi="汉仪报宋简"/>
                <w:sz w:val="21"/>
                <w:szCs w:val="21"/>
              </w:rPr>
            </w:pPr>
            <w:r w:rsidRPr="00784B6D">
              <w:rPr>
                <w:rFonts w:ascii="汉仪报宋简" w:hAnsi="汉仪报宋简"/>
                <w:sz w:val="21"/>
                <w:szCs w:val="21"/>
              </w:rPr>
              <w:t>承诺人保证对其参加</w:t>
            </w:r>
            <w:r>
              <w:rPr>
                <w:rFonts w:ascii="汉仪报宋简" w:hAnsi="汉仪报宋简"/>
                <w:sz w:val="21"/>
                <w:szCs w:val="21"/>
              </w:rPr>
              <w:t>泰州市首届工艺美术艺术设计大赛</w:t>
            </w:r>
            <w:r w:rsidRPr="00784B6D">
              <w:rPr>
                <w:rFonts w:ascii="汉仪报宋简" w:hAnsi="汉仪报宋简"/>
                <w:sz w:val="21"/>
                <w:szCs w:val="21"/>
              </w:rPr>
              <w:t>（简称“大赛”）的参赛作品（简称“参赛作品”）拥有充分、完全、排他的著作权。</w:t>
            </w:r>
          </w:p>
          <w:p w:rsidR="00590306" w:rsidRPr="00784B6D" w:rsidRDefault="00590306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hAnsi="汉仪报宋简"/>
                <w:sz w:val="21"/>
                <w:szCs w:val="21"/>
              </w:rPr>
            </w:pPr>
            <w:r w:rsidRPr="00784B6D">
              <w:rPr>
                <w:rFonts w:ascii="汉仪报宋简" w:hAnsi="汉仪报宋简"/>
                <w:sz w:val="21"/>
                <w:szCs w:val="21"/>
              </w:rPr>
              <w:t>承诺人不得在参赛作品中以任何形式违反中华人民共和国法律法规，侵犯国家民族感情、宗教信仰及公众品位。</w:t>
            </w:r>
          </w:p>
          <w:p w:rsidR="00590306" w:rsidRPr="00784B6D" w:rsidRDefault="00590306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hAnsi="汉仪报宋简"/>
                <w:sz w:val="21"/>
                <w:szCs w:val="21"/>
              </w:rPr>
            </w:pPr>
            <w:r w:rsidRPr="00784B6D">
              <w:rPr>
                <w:rFonts w:ascii="汉仪报宋简" w:hAnsi="汉仪报宋简"/>
                <w:sz w:val="21"/>
                <w:szCs w:val="21"/>
              </w:rPr>
              <w:t>如承诺人因参与本次大赛而导致大赛组委会面临任何第三方的索赔、诉讼或仲裁等要求，或使大赛组委会因此而遭受任何名誉、声誉或经济上的直接或间接的损失，均由承诺人负责。</w:t>
            </w:r>
          </w:p>
          <w:p w:rsidR="00590306" w:rsidRPr="00784B6D" w:rsidRDefault="00590306" w:rsidP="0098250C">
            <w:pPr>
              <w:pStyle w:val="zhengwen444"/>
              <w:spacing w:line="360" w:lineRule="auto"/>
              <w:jc w:val="both"/>
              <w:rPr>
                <w:rFonts w:ascii="汉仪报宋简" w:hAnsi="汉仪报宋简"/>
                <w:sz w:val="21"/>
                <w:szCs w:val="21"/>
              </w:rPr>
            </w:pPr>
          </w:p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>全体参赛作者（单位）签名或印章：                           填表时间：     年   月   日</w:t>
            </w:r>
          </w:p>
        </w:tc>
      </w:tr>
      <w:tr w:rsidR="00590306" w:rsidRPr="00784B6D" w:rsidTr="0098250C">
        <w:trPr>
          <w:cantSplit/>
        </w:trPr>
        <w:tc>
          <w:tcPr>
            <w:tcW w:w="9180" w:type="dxa"/>
          </w:tcPr>
          <w:p w:rsidR="00590306" w:rsidRPr="00784B6D" w:rsidRDefault="00590306" w:rsidP="0098250C">
            <w:pPr>
              <w:spacing w:line="360" w:lineRule="auto"/>
              <w:rPr>
                <w:rFonts w:ascii="汉仪报宋简" w:eastAsia="Times New Roman" w:hAnsi="汉仪报宋简"/>
                <w:bCs/>
                <w:color w:val="000000"/>
                <w:szCs w:val="21"/>
              </w:rPr>
            </w:pPr>
            <w:r w:rsidRPr="00784B6D">
              <w:rPr>
                <w:rFonts w:ascii="汉仪报宋简" w:eastAsia="Times New Roman" w:hAnsi="汉仪报宋简"/>
                <w:bCs/>
                <w:color w:val="000000"/>
                <w:szCs w:val="21"/>
              </w:rPr>
              <w:t xml:space="preserve">备注                                           </w:t>
            </w:r>
          </w:p>
        </w:tc>
      </w:tr>
    </w:tbl>
    <w:p w:rsidR="00590306" w:rsidRPr="00F24BE1" w:rsidRDefault="00590306" w:rsidP="00F24BE1">
      <w:pPr>
        <w:spacing w:line="360" w:lineRule="auto"/>
        <w:rPr>
          <w:rFonts w:ascii="汉仪报宋简" w:eastAsia="Times New Roman" w:hAnsi="汉仪报宋简"/>
        </w:rPr>
      </w:pPr>
      <w:r>
        <w:rPr>
          <w:rFonts w:ascii="汉仪报宋简" w:eastAsia="Times New Roman" w:hAnsi="汉仪报宋简"/>
        </w:rPr>
        <w:t>注：请用楷书填写，确保字迹清楚。</w:t>
      </w:r>
    </w:p>
    <w:sectPr w:rsidR="00590306" w:rsidRPr="00F24BE1" w:rsidSect="00F24BE1">
      <w:headerReference w:type="default" r:id="rId7"/>
      <w:pgSz w:w="11906" w:h="16838"/>
      <w:pgMar w:top="284" w:right="1797" w:bottom="28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06" w:rsidRDefault="00590306" w:rsidP="00336985">
      <w:r>
        <w:separator/>
      </w:r>
    </w:p>
  </w:endnote>
  <w:endnote w:type="continuationSeparator" w:id="0">
    <w:p w:rsidR="00590306" w:rsidRDefault="00590306" w:rsidP="00336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细等线简"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汉仪报宋简">
    <w:altName w:val="宋体"/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06" w:rsidRDefault="00590306" w:rsidP="00336985">
      <w:r>
        <w:separator/>
      </w:r>
    </w:p>
  </w:footnote>
  <w:footnote w:type="continuationSeparator" w:id="0">
    <w:p w:rsidR="00590306" w:rsidRDefault="00590306" w:rsidP="00336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306" w:rsidRDefault="00590306" w:rsidP="007E642B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C8"/>
    <w:multiLevelType w:val="hybridMultilevel"/>
    <w:tmpl w:val="57DE57DA"/>
    <w:lvl w:ilvl="0" w:tplc="C7688C02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BE1"/>
    <w:rsid w:val="00107403"/>
    <w:rsid w:val="00336985"/>
    <w:rsid w:val="00590306"/>
    <w:rsid w:val="005D5A47"/>
    <w:rsid w:val="00784B6D"/>
    <w:rsid w:val="007E642B"/>
    <w:rsid w:val="0098250C"/>
    <w:rsid w:val="00C240E2"/>
    <w:rsid w:val="00D10E83"/>
    <w:rsid w:val="00D74E33"/>
    <w:rsid w:val="00F2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E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24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4BE1"/>
    <w:rPr>
      <w:rFonts w:ascii="Calibri" w:eastAsia="宋体" w:hAnsi="Calibri" w:cs="Times New Roman"/>
      <w:sz w:val="18"/>
      <w:szCs w:val="18"/>
    </w:rPr>
  </w:style>
  <w:style w:type="paragraph" w:customStyle="1" w:styleId="zhengwen444">
    <w:name w:val="zhengwen 444"/>
    <w:basedOn w:val="Normal"/>
    <w:uiPriority w:val="99"/>
    <w:rsid w:val="00F24BE1"/>
    <w:pPr>
      <w:autoSpaceDE w:val="0"/>
      <w:autoSpaceDN w:val="0"/>
      <w:adjustRightInd w:val="0"/>
      <w:spacing w:line="250" w:lineRule="atLeast"/>
      <w:jc w:val="left"/>
    </w:pPr>
    <w:rPr>
      <w:rFonts w:ascii="汉仪细等线简" w:eastAsia="Times New Roman" w:hAnsi="Times New Roman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141</Words>
  <Characters>809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2015-04-13T02:38:00Z</dcterms:created>
  <dcterms:modified xsi:type="dcterms:W3CDTF">2015-04-21T05:17:00Z</dcterms:modified>
</cp:coreProperties>
</file>